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CE4" w:rsidRDefault="00133CE4" w:rsidP="00133CE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Thomas STONARD</w:t>
      </w:r>
      <w:r>
        <w:rPr>
          <w:rStyle w:val="Hyperlink"/>
          <w:u w:val="none"/>
        </w:rPr>
        <w:t xml:space="preserve">       (fl.1449)</w:t>
      </w:r>
    </w:p>
    <w:p w:rsidR="00133CE4" w:rsidRDefault="00133CE4" w:rsidP="00133CE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Lostwithiel</w:t>
      </w:r>
      <w:proofErr w:type="spellEnd"/>
      <w:r>
        <w:rPr>
          <w:rStyle w:val="Hyperlink"/>
          <w:u w:val="none"/>
        </w:rPr>
        <w:t>, Cornwall.</w:t>
      </w:r>
    </w:p>
    <w:p w:rsidR="00133CE4" w:rsidRDefault="00133CE4" w:rsidP="00133CE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133CE4" w:rsidRDefault="00133CE4" w:rsidP="00133CE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133CE4" w:rsidRDefault="00133CE4" w:rsidP="00133CE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 xml:space="preserve">  4 Dec.1449</w:t>
      </w:r>
      <w:r>
        <w:rPr>
          <w:rStyle w:val="Hyperlink"/>
          <w:u w:val="none"/>
        </w:rPr>
        <w:tab/>
        <w:t xml:space="preserve">He held a tenement in </w:t>
      </w:r>
      <w:proofErr w:type="spellStart"/>
      <w:r>
        <w:rPr>
          <w:rStyle w:val="Hyperlink"/>
          <w:u w:val="none"/>
        </w:rPr>
        <w:t>Lostwithiel</w:t>
      </w:r>
      <w:proofErr w:type="spellEnd"/>
      <w:r>
        <w:rPr>
          <w:rStyle w:val="Hyperlink"/>
          <w:u w:val="none"/>
        </w:rPr>
        <w:t>.</w:t>
      </w:r>
    </w:p>
    <w:p w:rsidR="00133CE4" w:rsidRDefault="00133CE4" w:rsidP="00133CE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434F8B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ref.ART</w:t>
      </w:r>
      <w:proofErr w:type="spellEnd"/>
      <w:r>
        <w:rPr>
          <w:rStyle w:val="Hyperlink"/>
          <w:u w:val="none"/>
        </w:rPr>
        <w:t>/3/60)</w:t>
      </w:r>
    </w:p>
    <w:p w:rsidR="00133CE4" w:rsidRDefault="00133CE4" w:rsidP="00133CE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133CE4" w:rsidRDefault="00133CE4" w:rsidP="00133CE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47068" w:rsidRPr="00C009D8" w:rsidRDefault="00133CE4" w:rsidP="00133CE4">
      <w:pPr>
        <w:pStyle w:val="NoSpacing"/>
      </w:pPr>
      <w:r>
        <w:rPr>
          <w:rStyle w:val="Hyperlink"/>
          <w:u w:val="none"/>
        </w:rPr>
        <w:t>22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CE4" w:rsidRDefault="00133CE4" w:rsidP="00920DE3">
      <w:pPr>
        <w:spacing w:after="0" w:line="240" w:lineRule="auto"/>
      </w:pPr>
      <w:r>
        <w:separator/>
      </w:r>
    </w:p>
  </w:endnote>
  <w:endnote w:type="continuationSeparator" w:id="0">
    <w:p w:rsidR="00133CE4" w:rsidRDefault="00133C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CE4" w:rsidRDefault="00133CE4" w:rsidP="00920DE3">
      <w:pPr>
        <w:spacing w:after="0" w:line="240" w:lineRule="auto"/>
      </w:pPr>
      <w:r>
        <w:separator/>
      </w:r>
    </w:p>
  </w:footnote>
  <w:footnote w:type="continuationSeparator" w:id="0">
    <w:p w:rsidR="00133CE4" w:rsidRDefault="00133C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E4"/>
    <w:rsid w:val="00120749"/>
    <w:rsid w:val="00133CE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33CE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33CE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2015-02-26T22:54:00Z</dcterms:created>
  <dcterms:modified xsi:type="dcterms:W3CDTF">2015-02-26T22:55:00Z</dcterms:modified>
</cp:coreProperties>
</file>